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7F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bookmarkStart w:id="4" w:name="_GoBack"/>
      <w:bookmarkEnd w:id="4"/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附件1：</w:t>
      </w:r>
    </w:p>
    <w:p w14:paraId="18F3318F">
      <w:pPr>
        <w:adjustRightInd w:val="0"/>
        <w:snapToGrid w:val="0"/>
        <w:jc w:val="center"/>
        <w:rPr>
          <w:rFonts w:ascii="仿宋" w:hAnsi="仿宋" w:eastAsia="仿宋" w:cs="仿宋"/>
          <w:b/>
          <w:bCs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</w:rPr>
        <w:t>2025第二届成渝军民两用装备表面处理技术创新大会</w:t>
      </w:r>
    </w:p>
    <w:p w14:paraId="0CA1F243">
      <w:pPr>
        <w:adjustRightInd w:val="0"/>
        <w:snapToGrid w:val="0"/>
        <w:spacing w:beforeLines="30" w:afterLines="30"/>
        <w:jc w:val="center"/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</w:rPr>
        <w:t>参会回执表</w:t>
      </w:r>
    </w:p>
    <w:p w14:paraId="2E9E0BF8">
      <w:pPr>
        <w:adjustRightInd w:val="0"/>
        <w:snapToGrid w:val="0"/>
        <w:spacing w:beforeLines="30" w:afterLines="30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55B923A8">
      <w:pPr>
        <w:adjustRightInd w:val="0"/>
        <w:snapToGrid w:val="0"/>
        <w:spacing w:beforeLines="30" w:afterLines="30"/>
        <w:jc w:val="center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时间：</w:t>
      </w:r>
      <w:r>
        <w:rPr>
          <w:rFonts w:hint="eastAsia" w:ascii="仿宋" w:hAnsi="仿宋" w:eastAsia="仿宋" w:cs="仿宋"/>
          <w:sz w:val="24"/>
          <w:szCs w:val="24"/>
        </w:rPr>
        <w:t>2025年6月1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 xml:space="preserve">-13日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地点：</w:t>
      </w:r>
      <w:r>
        <w:rPr>
          <w:rFonts w:hint="eastAsia" w:ascii="仿宋" w:hAnsi="仿宋" w:eastAsia="仿宋" w:cs="仿宋"/>
          <w:sz w:val="24"/>
          <w:szCs w:val="24"/>
        </w:rPr>
        <w:t>成都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友豪锦江酒店</w:t>
      </w:r>
    </w:p>
    <w:tbl>
      <w:tblPr>
        <w:tblStyle w:val="11"/>
        <w:tblpPr w:leftFromText="180" w:rightFromText="180" w:vertAnchor="page" w:horzAnchor="page" w:tblpXSpec="center" w:tblpY="3909"/>
        <w:tblOverlap w:val="never"/>
        <w:tblW w:w="89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1"/>
        <w:gridCol w:w="960"/>
        <w:gridCol w:w="1605"/>
        <w:gridCol w:w="1815"/>
        <w:gridCol w:w="1215"/>
        <w:gridCol w:w="1760"/>
      </w:tblGrid>
      <w:tr w14:paraId="785B4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551" w:type="dxa"/>
            <w:vAlign w:val="center"/>
          </w:tcPr>
          <w:p w14:paraId="20AC7A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单位名称</w:t>
            </w:r>
          </w:p>
        </w:tc>
        <w:tc>
          <w:tcPr>
            <w:tcW w:w="7355" w:type="dxa"/>
            <w:gridSpan w:val="5"/>
          </w:tcPr>
          <w:p w14:paraId="76CAA4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 w14:paraId="10427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551" w:type="dxa"/>
            <w:vAlign w:val="center"/>
          </w:tcPr>
          <w:p w14:paraId="125209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单位地址</w:t>
            </w:r>
          </w:p>
        </w:tc>
        <w:tc>
          <w:tcPr>
            <w:tcW w:w="7355" w:type="dxa"/>
            <w:gridSpan w:val="5"/>
          </w:tcPr>
          <w:p w14:paraId="2ABB5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</w:p>
        </w:tc>
      </w:tr>
      <w:tr w14:paraId="57DB9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8906" w:type="dxa"/>
            <w:gridSpan w:val="6"/>
            <w:vAlign w:val="center"/>
          </w:tcPr>
          <w:p w14:paraId="607CE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本单位类型/行业领域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（点击方框打√）</w:t>
            </w:r>
            <w:r>
              <w:rPr>
                <w:rFonts w:hint="eastAsia" w:ascii="仿宋" w:hAnsi="仿宋" w:eastAsia="仿宋" w:cs="仿宋"/>
                <w:sz w:val="24"/>
              </w:rPr>
              <w:t>：</w:t>
            </w:r>
          </w:p>
          <w:p w14:paraId="358C4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生产制造厂家（供应商）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加工服务企业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工程公司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经销代理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4"/>
              </w:rPr>
              <w:t>其它</w:t>
            </w:r>
          </w:p>
          <w:p w14:paraId="6DFC6A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4"/>
              </w:rPr>
              <w:t xml:space="preserve">航空航天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4"/>
              </w:rPr>
              <w:t xml:space="preserve">武器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4"/>
              </w:rPr>
              <w:t>船舶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核电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电子信息 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4"/>
              </w:rPr>
              <w:t>机械制造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4"/>
              </w:rPr>
              <w:t xml:space="preserve">其他领域 </w:t>
            </w:r>
          </w:p>
        </w:tc>
      </w:tr>
      <w:tr w14:paraId="2806E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8906" w:type="dxa"/>
            <w:gridSpan w:val="6"/>
            <w:vAlign w:val="center"/>
          </w:tcPr>
          <w:p w14:paraId="48AE0C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重点关注技术及展品类型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（点击方框打√）</w:t>
            </w:r>
            <w:r>
              <w:rPr>
                <w:rFonts w:hint="eastAsia" w:ascii="仿宋" w:hAnsi="仿宋" w:eastAsia="仿宋" w:cs="仿宋"/>
                <w:sz w:val="24"/>
              </w:rPr>
              <w:t>：</w:t>
            </w:r>
          </w:p>
          <w:p w14:paraId="6B522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4"/>
              </w:rPr>
              <w:t xml:space="preserve">电镀及精饰类 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涂装涂料类 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真空镀膜类 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热喷涂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>阳极氧化</w:t>
            </w:r>
          </w:p>
          <w:p w14:paraId="651B0B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添加剂及原材料类 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热处理类 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三废治理（环保）类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4"/>
              </w:rPr>
              <w:t xml:space="preserve"> 其它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</w:t>
            </w:r>
          </w:p>
        </w:tc>
      </w:tr>
      <w:tr w14:paraId="400B4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7" w:hRule="atLeast"/>
          <w:jc w:val="center"/>
        </w:trPr>
        <w:tc>
          <w:tcPr>
            <w:tcW w:w="8906" w:type="dxa"/>
            <w:gridSpan w:val="6"/>
            <w:vAlign w:val="center"/>
          </w:tcPr>
          <w:p w14:paraId="32CBE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参会目的</w:t>
            </w:r>
          </w:p>
          <w:p w14:paraId="733BD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</w:rPr>
              <w:sym w:font="Wingdings 2" w:char="F0A3"/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参展：</w:t>
            </w:r>
            <w:bookmarkStart w:id="0" w:name="OLE_LINK5"/>
            <w:bookmarkStart w:id="1" w:name="OLE_LINK6"/>
            <w:r>
              <w:rPr>
                <w:rFonts w:hint="eastAsia" w:ascii="仿宋" w:hAnsi="仿宋" w:eastAsia="仿宋" w:cs="仿宋"/>
                <w:sz w:val="24"/>
              </w:rPr>
              <w:t>租用展位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</w:rPr>
              <w:t>个</w:t>
            </w:r>
            <w:bookmarkEnd w:id="0"/>
            <w:bookmarkEnd w:id="1"/>
          </w:p>
          <w:p w14:paraId="68745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参观：</w:t>
            </w:r>
            <w:r>
              <w:rPr>
                <w:rFonts w:hint="eastAsia" w:ascii="仿宋" w:hAnsi="仿宋" w:eastAsia="仿宋" w:cs="仿宋"/>
                <w:sz w:val="24"/>
              </w:rPr>
              <w:t xml:space="preserve">了解新技术新设备、新材料、新工艺;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寻求技术合作、技术支持; </w:t>
            </w:r>
          </w:p>
          <w:p w14:paraId="065B2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>调研（采购）新设备、新材料、技术咨询；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4"/>
              </w:rPr>
              <w:t>其它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</w:t>
            </w:r>
          </w:p>
          <w:p w14:paraId="554A7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参加技术交流</w:t>
            </w:r>
            <w:r>
              <w:rPr>
                <w:rFonts w:hint="eastAsia" w:ascii="仿宋" w:hAnsi="仿宋" w:eastAsia="仿宋" w:cs="仿宋"/>
                <w:sz w:val="24"/>
              </w:rPr>
              <w:t>：技术演讲时间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</w:rPr>
              <w:t>分钟；</w:t>
            </w:r>
          </w:p>
          <w:p w14:paraId="1FAF8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240" w:firstLineChars="100"/>
              <w:jc w:val="both"/>
              <w:textAlignment w:val="auto"/>
              <w:rPr>
                <w:rFonts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题目：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                                          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</w:t>
            </w:r>
          </w:p>
          <w:p w14:paraId="06AC0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会上宣传</w:t>
            </w:r>
            <w:r>
              <w:rPr>
                <w:rFonts w:hint="eastAsia" w:ascii="仿宋" w:hAnsi="仿宋" w:eastAsia="仿宋" w:cs="仿宋"/>
                <w:sz w:val="24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>易拉宝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个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>资料装袋：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</w:t>
            </w:r>
            <w:bookmarkStart w:id="2" w:name="OLE_LINK7"/>
            <w:bookmarkStart w:id="3" w:name="OLE_LINK8"/>
            <w:r>
              <w:rPr>
                <w:rFonts w:hint="eastAsia" w:ascii="仿宋" w:hAnsi="仿宋" w:eastAsia="仿宋" w:cs="仿宋"/>
                <w:sz w:val="24"/>
              </w:rPr>
              <w:t>；</w:t>
            </w:r>
            <w:bookmarkEnd w:id="2"/>
            <w:bookmarkEnd w:id="3"/>
          </w:p>
          <w:p w14:paraId="627EA0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认刊</w:t>
            </w:r>
            <w:r>
              <w:rPr>
                <w:rFonts w:hint="eastAsia" w:ascii="仿宋" w:hAnsi="仿宋" w:eastAsia="仿宋" w:cs="仿宋"/>
                <w:sz w:val="24"/>
              </w:rPr>
              <w:t>《参会指南》版面：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；       </w:t>
            </w:r>
          </w:p>
          <w:p w14:paraId="6F00A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其他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             </w:t>
            </w:r>
          </w:p>
        </w:tc>
      </w:tr>
      <w:tr w14:paraId="4DE78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8906" w:type="dxa"/>
            <w:gridSpan w:val="6"/>
            <w:vAlign w:val="bottom"/>
          </w:tcPr>
          <w:p w14:paraId="2DC8C8D4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我司拟派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</w:rPr>
              <w:t>位人员参观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名单如下：</w:t>
            </w:r>
          </w:p>
        </w:tc>
      </w:tr>
      <w:tr w14:paraId="0CD11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51" w:type="dxa"/>
            <w:shd w:val="clear" w:color="auto" w:fill="auto"/>
            <w:vAlign w:val="center"/>
          </w:tcPr>
          <w:p w14:paraId="15FCF6A8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  名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DF0059B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  务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0AA0AEFC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手机号码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E6603B6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电邮E-mail</w:t>
            </w:r>
          </w:p>
        </w:tc>
        <w:tc>
          <w:tcPr>
            <w:tcW w:w="1215" w:type="dxa"/>
            <w:vAlign w:val="bottom"/>
          </w:tcPr>
          <w:p w14:paraId="2AF0A9BC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是否晚宴</w:t>
            </w:r>
          </w:p>
        </w:tc>
        <w:tc>
          <w:tcPr>
            <w:tcW w:w="1760" w:type="dxa"/>
            <w:vAlign w:val="bottom"/>
          </w:tcPr>
          <w:p w14:paraId="04AECB66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是否参观考察</w:t>
            </w:r>
          </w:p>
        </w:tc>
      </w:tr>
      <w:tr w14:paraId="4790C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51" w:type="dxa"/>
            <w:vAlign w:val="bottom"/>
          </w:tcPr>
          <w:p w14:paraId="0CE71276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60" w:type="dxa"/>
            <w:vAlign w:val="bottom"/>
          </w:tcPr>
          <w:p w14:paraId="62857A1A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05" w:type="dxa"/>
            <w:vAlign w:val="bottom"/>
          </w:tcPr>
          <w:p w14:paraId="669D6BBF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15" w:type="dxa"/>
            <w:vAlign w:val="bottom"/>
          </w:tcPr>
          <w:p w14:paraId="66CF1D15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bottom"/>
          </w:tcPr>
          <w:p w14:paraId="737C0E7E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60" w:type="dxa"/>
            <w:vAlign w:val="bottom"/>
          </w:tcPr>
          <w:p w14:paraId="262097D5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916E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51" w:type="dxa"/>
            <w:vAlign w:val="bottom"/>
          </w:tcPr>
          <w:p w14:paraId="26FA0C17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60" w:type="dxa"/>
            <w:vAlign w:val="bottom"/>
          </w:tcPr>
          <w:p w14:paraId="01EE6F08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05" w:type="dxa"/>
            <w:vAlign w:val="bottom"/>
          </w:tcPr>
          <w:p w14:paraId="14EFD073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15" w:type="dxa"/>
            <w:vAlign w:val="bottom"/>
          </w:tcPr>
          <w:p w14:paraId="465E0C56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bottom"/>
          </w:tcPr>
          <w:p w14:paraId="1ACFBF67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60" w:type="dxa"/>
            <w:vAlign w:val="bottom"/>
          </w:tcPr>
          <w:p w14:paraId="4378203A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0183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51" w:type="dxa"/>
            <w:vAlign w:val="bottom"/>
          </w:tcPr>
          <w:p w14:paraId="7B2343BF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60" w:type="dxa"/>
            <w:vAlign w:val="bottom"/>
          </w:tcPr>
          <w:p w14:paraId="2228A905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05" w:type="dxa"/>
            <w:vAlign w:val="bottom"/>
          </w:tcPr>
          <w:p w14:paraId="6ED46678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15" w:type="dxa"/>
            <w:vAlign w:val="bottom"/>
          </w:tcPr>
          <w:p w14:paraId="08C2AD47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bottom"/>
          </w:tcPr>
          <w:p w14:paraId="2F9AA166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60" w:type="dxa"/>
            <w:vAlign w:val="bottom"/>
          </w:tcPr>
          <w:p w14:paraId="6D3EDF59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9CD8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51" w:type="dxa"/>
            <w:vAlign w:val="bottom"/>
          </w:tcPr>
          <w:p w14:paraId="27308300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60" w:type="dxa"/>
            <w:vAlign w:val="bottom"/>
          </w:tcPr>
          <w:p w14:paraId="788259E4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05" w:type="dxa"/>
            <w:vAlign w:val="bottom"/>
          </w:tcPr>
          <w:p w14:paraId="6EBDD203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15" w:type="dxa"/>
            <w:vAlign w:val="bottom"/>
          </w:tcPr>
          <w:p w14:paraId="4EFAC49C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5" w:type="dxa"/>
            <w:vAlign w:val="bottom"/>
          </w:tcPr>
          <w:p w14:paraId="2C5626C1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60" w:type="dxa"/>
            <w:vAlign w:val="bottom"/>
          </w:tcPr>
          <w:p w14:paraId="23A98AC7">
            <w:pPr>
              <w:keepNext w:val="0"/>
              <w:keepLines w:val="0"/>
              <w:pageBreakBefore w:val="0"/>
              <w:widowControl w:val="0"/>
              <w:tabs>
                <w:tab w:val="left" w:pos="6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1A2D3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jc w:val="both"/>
        <w:textAlignment w:val="auto"/>
        <w:rPr>
          <w:rFonts w:ascii="仿宋" w:hAnsi="仿宋" w:eastAsia="仿宋" w:cs="仿宋"/>
          <w:sz w:val="21"/>
          <w:szCs w:val="21"/>
        </w:rPr>
      </w:pPr>
    </w:p>
    <w:p w14:paraId="34EA2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both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highlight w:val="none"/>
          <w:lang w:val="en-US" w:eastAsia="zh-CN"/>
        </w:rPr>
      </w:pPr>
    </w:p>
    <w:p w14:paraId="07ECEF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both"/>
        <w:textAlignment w:val="auto"/>
        <w:rPr>
          <w:rFonts w:hint="default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xM2ZiOGZiYjJhYjBhNzNkNjQyMjZjNmEyNzA2MzAifQ=="/>
  </w:docVars>
  <w:rsids>
    <w:rsidRoot w:val="54A70EDE"/>
    <w:rsid w:val="00005DCE"/>
    <w:rsid w:val="000168A7"/>
    <w:rsid w:val="00037FAB"/>
    <w:rsid w:val="00041030"/>
    <w:rsid w:val="000749E3"/>
    <w:rsid w:val="000B0EC3"/>
    <w:rsid w:val="000F7CD7"/>
    <w:rsid w:val="0017764E"/>
    <w:rsid w:val="001802E3"/>
    <w:rsid w:val="001C0692"/>
    <w:rsid w:val="001C298A"/>
    <w:rsid w:val="00223BCA"/>
    <w:rsid w:val="0024468A"/>
    <w:rsid w:val="00245900"/>
    <w:rsid w:val="002550D9"/>
    <w:rsid w:val="002C4982"/>
    <w:rsid w:val="002D1CAE"/>
    <w:rsid w:val="002F2748"/>
    <w:rsid w:val="00326D92"/>
    <w:rsid w:val="00354C34"/>
    <w:rsid w:val="0037526B"/>
    <w:rsid w:val="0040268A"/>
    <w:rsid w:val="00440FD6"/>
    <w:rsid w:val="004D6EB3"/>
    <w:rsid w:val="005120D9"/>
    <w:rsid w:val="00522E7D"/>
    <w:rsid w:val="00551E5F"/>
    <w:rsid w:val="00561AE3"/>
    <w:rsid w:val="00571F74"/>
    <w:rsid w:val="00592EC0"/>
    <w:rsid w:val="005E2A7A"/>
    <w:rsid w:val="006047DA"/>
    <w:rsid w:val="00612345"/>
    <w:rsid w:val="0066130F"/>
    <w:rsid w:val="00692FA7"/>
    <w:rsid w:val="006D177A"/>
    <w:rsid w:val="006D3667"/>
    <w:rsid w:val="00744F12"/>
    <w:rsid w:val="00776487"/>
    <w:rsid w:val="007A0E3C"/>
    <w:rsid w:val="007A6836"/>
    <w:rsid w:val="007B3192"/>
    <w:rsid w:val="007D5FDB"/>
    <w:rsid w:val="007E2EF7"/>
    <w:rsid w:val="00854010"/>
    <w:rsid w:val="0087133F"/>
    <w:rsid w:val="00896E9A"/>
    <w:rsid w:val="008C0A02"/>
    <w:rsid w:val="009249CE"/>
    <w:rsid w:val="009578BC"/>
    <w:rsid w:val="009C367B"/>
    <w:rsid w:val="009F09B6"/>
    <w:rsid w:val="00AE13B3"/>
    <w:rsid w:val="00AF089B"/>
    <w:rsid w:val="00B91E94"/>
    <w:rsid w:val="00BA3C63"/>
    <w:rsid w:val="00BC784C"/>
    <w:rsid w:val="00BE468A"/>
    <w:rsid w:val="00C018A5"/>
    <w:rsid w:val="00C1705A"/>
    <w:rsid w:val="00CB0E19"/>
    <w:rsid w:val="00CB0E87"/>
    <w:rsid w:val="00CD3548"/>
    <w:rsid w:val="00CE056A"/>
    <w:rsid w:val="00CE7ECC"/>
    <w:rsid w:val="00D2335F"/>
    <w:rsid w:val="00D36B82"/>
    <w:rsid w:val="00D75B8D"/>
    <w:rsid w:val="00EA1E26"/>
    <w:rsid w:val="00F03794"/>
    <w:rsid w:val="00F06E72"/>
    <w:rsid w:val="00F87CC4"/>
    <w:rsid w:val="00FA22F6"/>
    <w:rsid w:val="00FE3A36"/>
    <w:rsid w:val="00FF043B"/>
    <w:rsid w:val="013712F7"/>
    <w:rsid w:val="01633E9B"/>
    <w:rsid w:val="01A25DCB"/>
    <w:rsid w:val="020E2058"/>
    <w:rsid w:val="02223D56"/>
    <w:rsid w:val="02381FD8"/>
    <w:rsid w:val="0286715B"/>
    <w:rsid w:val="02895B83"/>
    <w:rsid w:val="02974358"/>
    <w:rsid w:val="02AB5AF9"/>
    <w:rsid w:val="02E42DB9"/>
    <w:rsid w:val="03164A22"/>
    <w:rsid w:val="031A67DB"/>
    <w:rsid w:val="037D2CD4"/>
    <w:rsid w:val="03822CFE"/>
    <w:rsid w:val="03871E5A"/>
    <w:rsid w:val="03AD58A1"/>
    <w:rsid w:val="03BF6CEB"/>
    <w:rsid w:val="03C54999"/>
    <w:rsid w:val="03CC14FD"/>
    <w:rsid w:val="03CC66AF"/>
    <w:rsid w:val="03CE1C3B"/>
    <w:rsid w:val="03CE5F43"/>
    <w:rsid w:val="03D8291E"/>
    <w:rsid w:val="04333FF8"/>
    <w:rsid w:val="044E0194"/>
    <w:rsid w:val="047168CE"/>
    <w:rsid w:val="04722D72"/>
    <w:rsid w:val="04904FA7"/>
    <w:rsid w:val="049D5915"/>
    <w:rsid w:val="04A36E24"/>
    <w:rsid w:val="04DA0F59"/>
    <w:rsid w:val="05080FE1"/>
    <w:rsid w:val="050B1CD6"/>
    <w:rsid w:val="052D0A47"/>
    <w:rsid w:val="05544226"/>
    <w:rsid w:val="055E50A5"/>
    <w:rsid w:val="05940CD6"/>
    <w:rsid w:val="05BC001D"/>
    <w:rsid w:val="06500DA3"/>
    <w:rsid w:val="0653338F"/>
    <w:rsid w:val="06874187"/>
    <w:rsid w:val="069D1BFD"/>
    <w:rsid w:val="06D57309"/>
    <w:rsid w:val="06E66743"/>
    <w:rsid w:val="06E96766"/>
    <w:rsid w:val="07041E27"/>
    <w:rsid w:val="07123EAA"/>
    <w:rsid w:val="07204200"/>
    <w:rsid w:val="07230B94"/>
    <w:rsid w:val="072A448A"/>
    <w:rsid w:val="07333B4D"/>
    <w:rsid w:val="073C456C"/>
    <w:rsid w:val="07922FB1"/>
    <w:rsid w:val="079B0B1A"/>
    <w:rsid w:val="07A24BE1"/>
    <w:rsid w:val="07A62D33"/>
    <w:rsid w:val="07B475E2"/>
    <w:rsid w:val="07BE62CF"/>
    <w:rsid w:val="07C86AF7"/>
    <w:rsid w:val="07E03157"/>
    <w:rsid w:val="07ED44BE"/>
    <w:rsid w:val="08030185"/>
    <w:rsid w:val="08395913"/>
    <w:rsid w:val="085D1644"/>
    <w:rsid w:val="086F75C9"/>
    <w:rsid w:val="08756D53"/>
    <w:rsid w:val="087E15BA"/>
    <w:rsid w:val="08836BD0"/>
    <w:rsid w:val="089F7EAE"/>
    <w:rsid w:val="08A70B11"/>
    <w:rsid w:val="08C90A87"/>
    <w:rsid w:val="08CF1E16"/>
    <w:rsid w:val="090D0886"/>
    <w:rsid w:val="09192CB9"/>
    <w:rsid w:val="091A7535"/>
    <w:rsid w:val="09252AEA"/>
    <w:rsid w:val="098058CB"/>
    <w:rsid w:val="09BA4874"/>
    <w:rsid w:val="09C6146A"/>
    <w:rsid w:val="09C676BC"/>
    <w:rsid w:val="09F935EE"/>
    <w:rsid w:val="09FF08D5"/>
    <w:rsid w:val="0A3E50EA"/>
    <w:rsid w:val="0A4505E1"/>
    <w:rsid w:val="0A6C078F"/>
    <w:rsid w:val="0A6F38B0"/>
    <w:rsid w:val="0A7154D0"/>
    <w:rsid w:val="0A93759F"/>
    <w:rsid w:val="0A9652E1"/>
    <w:rsid w:val="0AC10455"/>
    <w:rsid w:val="0AC260D6"/>
    <w:rsid w:val="0B100BEF"/>
    <w:rsid w:val="0B125F85"/>
    <w:rsid w:val="0B2B0CDE"/>
    <w:rsid w:val="0B2B62E4"/>
    <w:rsid w:val="0B6A36D6"/>
    <w:rsid w:val="0B735B3C"/>
    <w:rsid w:val="0B840B54"/>
    <w:rsid w:val="0B8A1E41"/>
    <w:rsid w:val="0BB974D9"/>
    <w:rsid w:val="0BD713FB"/>
    <w:rsid w:val="0BD87233"/>
    <w:rsid w:val="0BF17BE1"/>
    <w:rsid w:val="0C210B2F"/>
    <w:rsid w:val="0C3C3027"/>
    <w:rsid w:val="0C6A54CC"/>
    <w:rsid w:val="0C6E4A5E"/>
    <w:rsid w:val="0C8A677F"/>
    <w:rsid w:val="0CB86264"/>
    <w:rsid w:val="0CD14200"/>
    <w:rsid w:val="0CDC7A32"/>
    <w:rsid w:val="0CDD2D53"/>
    <w:rsid w:val="0D2C5A88"/>
    <w:rsid w:val="0D3D7C96"/>
    <w:rsid w:val="0D504B1F"/>
    <w:rsid w:val="0D860802"/>
    <w:rsid w:val="0D9378B6"/>
    <w:rsid w:val="0DA70DF2"/>
    <w:rsid w:val="0DC12675"/>
    <w:rsid w:val="0DCE6B40"/>
    <w:rsid w:val="0DD849B5"/>
    <w:rsid w:val="0E431D8B"/>
    <w:rsid w:val="0E8A0DDC"/>
    <w:rsid w:val="0E93340A"/>
    <w:rsid w:val="0F01062B"/>
    <w:rsid w:val="0F074F68"/>
    <w:rsid w:val="0F2E798C"/>
    <w:rsid w:val="0FA45DAA"/>
    <w:rsid w:val="0FDC5544"/>
    <w:rsid w:val="0FDD2557"/>
    <w:rsid w:val="0FF94348"/>
    <w:rsid w:val="101C3B92"/>
    <w:rsid w:val="10241855"/>
    <w:rsid w:val="10392996"/>
    <w:rsid w:val="10400573"/>
    <w:rsid w:val="10703EDE"/>
    <w:rsid w:val="107C0AD5"/>
    <w:rsid w:val="1080341F"/>
    <w:rsid w:val="10A5627E"/>
    <w:rsid w:val="10AA73F0"/>
    <w:rsid w:val="10B10A44"/>
    <w:rsid w:val="10B4026F"/>
    <w:rsid w:val="112D6F86"/>
    <w:rsid w:val="11651569"/>
    <w:rsid w:val="11766BDB"/>
    <w:rsid w:val="11844D14"/>
    <w:rsid w:val="119A5E37"/>
    <w:rsid w:val="11BF6ECB"/>
    <w:rsid w:val="11D5049D"/>
    <w:rsid w:val="11FB3563"/>
    <w:rsid w:val="12105979"/>
    <w:rsid w:val="123A48D7"/>
    <w:rsid w:val="12582E7C"/>
    <w:rsid w:val="12AA2BBD"/>
    <w:rsid w:val="12C84A43"/>
    <w:rsid w:val="12DE5A77"/>
    <w:rsid w:val="12F708E7"/>
    <w:rsid w:val="12F86B39"/>
    <w:rsid w:val="12FD414F"/>
    <w:rsid w:val="130C6140"/>
    <w:rsid w:val="131D659F"/>
    <w:rsid w:val="13561AB1"/>
    <w:rsid w:val="137E6912"/>
    <w:rsid w:val="139D149F"/>
    <w:rsid w:val="139D1BCE"/>
    <w:rsid w:val="139D33B4"/>
    <w:rsid w:val="13B30CB1"/>
    <w:rsid w:val="14237BE5"/>
    <w:rsid w:val="14333BA0"/>
    <w:rsid w:val="148A6007"/>
    <w:rsid w:val="14A93093"/>
    <w:rsid w:val="14C91E0F"/>
    <w:rsid w:val="14E31122"/>
    <w:rsid w:val="1525798D"/>
    <w:rsid w:val="152E4A94"/>
    <w:rsid w:val="154D47EE"/>
    <w:rsid w:val="1564549A"/>
    <w:rsid w:val="156F0D08"/>
    <w:rsid w:val="158122F4"/>
    <w:rsid w:val="15E96C0C"/>
    <w:rsid w:val="15F22551"/>
    <w:rsid w:val="15F54A8A"/>
    <w:rsid w:val="16005D04"/>
    <w:rsid w:val="160B1C61"/>
    <w:rsid w:val="16113A6D"/>
    <w:rsid w:val="16227A29"/>
    <w:rsid w:val="162714E3"/>
    <w:rsid w:val="16290DB7"/>
    <w:rsid w:val="1638724C"/>
    <w:rsid w:val="16445BF1"/>
    <w:rsid w:val="165A4B53"/>
    <w:rsid w:val="166B5873"/>
    <w:rsid w:val="167364D6"/>
    <w:rsid w:val="1675224E"/>
    <w:rsid w:val="16881F81"/>
    <w:rsid w:val="168B3820"/>
    <w:rsid w:val="1700092D"/>
    <w:rsid w:val="17041ECB"/>
    <w:rsid w:val="17147CB9"/>
    <w:rsid w:val="17212022"/>
    <w:rsid w:val="174340FA"/>
    <w:rsid w:val="178E2610"/>
    <w:rsid w:val="17987534"/>
    <w:rsid w:val="17A74689"/>
    <w:rsid w:val="17C01D6E"/>
    <w:rsid w:val="17EF3A88"/>
    <w:rsid w:val="17F35F9A"/>
    <w:rsid w:val="17F453F5"/>
    <w:rsid w:val="18145F2E"/>
    <w:rsid w:val="181B5077"/>
    <w:rsid w:val="18420856"/>
    <w:rsid w:val="188575C5"/>
    <w:rsid w:val="188B5D59"/>
    <w:rsid w:val="18B232E6"/>
    <w:rsid w:val="18B236AF"/>
    <w:rsid w:val="18B264C6"/>
    <w:rsid w:val="18BD1C8B"/>
    <w:rsid w:val="18C73D5E"/>
    <w:rsid w:val="193551BC"/>
    <w:rsid w:val="195B032F"/>
    <w:rsid w:val="19CF1C75"/>
    <w:rsid w:val="19E9630B"/>
    <w:rsid w:val="1A00646C"/>
    <w:rsid w:val="1A100136"/>
    <w:rsid w:val="1A404921"/>
    <w:rsid w:val="1A452064"/>
    <w:rsid w:val="1A475CB0"/>
    <w:rsid w:val="1A8707A2"/>
    <w:rsid w:val="1A952EBF"/>
    <w:rsid w:val="1A956947"/>
    <w:rsid w:val="1AB56927"/>
    <w:rsid w:val="1ABA395D"/>
    <w:rsid w:val="1AF776D6"/>
    <w:rsid w:val="1AFD0A64"/>
    <w:rsid w:val="1B391A9C"/>
    <w:rsid w:val="1B3D4157"/>
    <w:rsid w:val="1B5C39DD"/>
    <w:rsid w:val="1B6F3710"/>
    <w:rsid w:val="1B8763B4"/>
    <w:rsid w:val="1B8C4680"/>
    <w:rsid w:val="1BD56EE1"/>
    <w:rsid w:val="1BE7599C"/>
    <w:rsid w:val="1BEC6B0F"/>
    <w:rsid w:val="1C2C7FE2"/>
    <w:rsid w:val="1C370476"/>
    <w:rsid w:val="1C9571A6"/>
    <w:rsid w:val="1CA4388D"/>
    <w:rsid w:val="1CB25FAA"/>
    <w:rsid w:val="1CBD5483"/>
    <w:rsid w:val="1CF06AD2"/>
    <w:rsid w:val="1D1338B0"/>
    <w:rsid w:val="1D322C47"/>
    <w:rsid w:val="1D554B87"/>
    <w:rsid w:val="1D884F5D"/>
    <w:rsid w:val="1DD67A76"/>
    <w:rsid w:val="1DF4614E"/>
    <w:rsid w:val="1E075E82"/>
    <w:rsid w:val="1E24310B"/>
    <w:rsid w:val="1E5C7A65"/>
    <w:rsid w:val="1E903A10"/>
    <w:rsid w:val="1EB4798D"/>
    <w:rsid w:val="1ED56A0C"/>
    <w:rsid w:val="1EDC02BA"/>
    <w:rsid w:val="1F1B770B"/>
    <w:rsid w:val="1F407EE7"/>
    <w:rsid w:val="1F501AAA"/>
    <w:rsid w:val="1F5844BB"/>
    <w:rsid w:val="1F666BD8"/>
    <w:rsid w:val="1F980D5B"/>
    <w:rsid w:val="1FAE057F"/>
    <w:rsid w:val="20014B53"/>
    <w:rsid w:val="20125AE6"/>
    <w:rsid w:val="201C373B"/>
    <w:rsid w:val="20484530"/>
    <w:rsid w:val="20634BF6"/>
    <w:rsid w:val="20880DD0"/>
    <w:rsid w:val="20A234F0"/>
    <w:rsid w:val="20C052F2"/>
    <w:rsid w:val="20EC38C4"/>
    <w:rsid w:val="20FD17BE"/>
    <w:rsid w:val="2106645C"/>
    <w:rsid w:val="210A7A37"/>
    <w:rsid w:val="21253C2A"/>
    <w:rsid w:val="21336028"/>
    <w:rsid w:val="2144119B"/>
    <w:rsid w:val="218617B3"/>
    <w:rsid w:val="21C618EC"/>
    <w:rsid w:val="21C83B79"/>
    <w:rsid w:val="21EF08AD"/>
    <w:rsid w:val="21FB3F4F"/>
    <w:rsid w:val="21FE134A"/>
    <w:rsid w:val="220016AA"/>
    <w:rsid w:val="222039B6"/>
    <w:rsid w:val="222114DC"/>
    <w:rsid w:val="22252D7A"/>
    <w:rsid w:val="228133C5"/>
    <w:rsid w:val="228374C1"/>
    <w:rsid w:val="22891712"/>
    <w:rsid w:val="2297659C"/>
    <w:rsid w:val="229F6E90"/>
    <w:rsid w:val="22D7777E"/>
    <w:rsid w:val="22E20C6B"/>
    <w:rsid w:val="22EB1707"/>
    <w:rsid w:val="231B5F2B"/>
    <w:rsid w:val="23675615"/>
    <w:rsid w:val="236A3760"/>
    <w:rsid w:val="237C10C0"/>
    <w:rsid w:val="23C93BD9"/>
    <w:rsid w:val="23F01166"/>
    <w:rsid w:val="2446347C"/>
    <w:rsid w:val="24743B45"/>
    <w:rsid w:val="24822706"/>
    <w:rsid w:val="24AC1531"/>
    <w:rsid w:val="24C513B8"/>
    <w:rsid w:val="24C7636B"/>
    <w:rsid w:val="24D34D10"/>
    <w:rsid w:val="24E274BD"/>
    <w:rsid w:val="24E74D42"/>
    <w:rsid w:val="250D539C"/>
    <w:rsid w:val="25397378"/>
    <w:rsid w:val="257E57F3"/>
    <w:rsid w:val="257F09F3"/>
    <w:rsid w:val="25956469"/>
    <w:rsid w:val="25A20007"/>
    <w:rsid w:val="25FE400E"/>
    <w:rsid w:val="260042EA"/>
    <w:rsid w:val="260070B2"/>
    <w:rsid w:val="263E265D"/>
    <w:rsid w:val="263F5A17"/>
    <w:rsid w:val="26543C2E"/>
    <w:rsid w:val="265B6A97"/>
    <w:rsid w:val="26630C17"/>
    <w:rsid w:val="267C4F33"/>
    <w:rsid w:val="26CA2142"/>
    <w:rsid w:val="26CA7585"/>
    <w:rsid w:val="26CF59AB"/>
    <w:rsid w:val="273640DC"/>
    <w:rsid w:val="273A72C8"/>
    <w:rsid w:val="27710120"/>
    <w:rsid w:val="27910E98"/>
    <w:rsid w:val="27DF39CB"/>
    <w:rsid w:val="27E0543A"/>
    <w:rsid w:val="27F57D4C"/>
    <w:rsid w:val="282D0BDB"/>
    <w:rsid w:val="283816B0"/>
    <w:rsid w:val="283E4B96"/>
    <w:rsid w:val="288A5192"/>
    <w:rsid w:val="289A0C3D"/>
    <w:rsid w:val="28A95D87"/>
    <w:rsid w:val="28C826B1"/>
    <w:rsid w:val="28D84E89"/>
    <w:rsid w:val="295977AD"/>
    <w:rsid w:val="295B1778"/>
    <w:rsid w:val="295B32D5"/>
    <w:rsid w:val="297D16EE"/>
    <w:rsid w:val="29941C79"/>
    <w:rsid w:val="29AF73CD"/>
    <w:rsid w:val="29FB2774"/>
    <w:rsid w:val="2A181417"/>
    <w:rsid w:val="2A1D72F4"/>
    <w:rsid w:val="2A353D77"/>
    <w:rsid w:val="2A88034A"/>
    <w:rsid w:val="2AA84614"/>
    <w:rsid w:val="2AB47391"/>
    <w:rsid w:val="2AD03A21"/>
    <w:rsid w:val="2ADB2B70"/>
    <w:rsid w:val="2B287437"/>
    <w:rsid w:val="2B2C1CB9"/>
    <w:rsid w:val="2B2F07C6"/>
    <w:rsid w:val="2B4A721B"/>
    <w:rsid w:val="2BDB26FC"/>
    <w:rsid w:val="2BEE68D3"/>
    <w:rsid w:val="2C02412C"/>
    <w:rsid w:val="2C131E96"/>
    <w:rsid w:val="2C2D6C15"/>
    <w:rsid w:val="2C3D5164"/>
    <w:rsid w:val="2C7F752B"/>
    <w:rsid w:val="2C9E20A7"/>
    <w:rsid w:val="2CCA278B"/>
    <w:rsid w:val="2CCD1925"/>
    <w:rsid w:val="2D085772"/>
    <w:rsid w:val="2D4A18E7"/>
    <w:rsid w:val="2D4A6663"/>
    <w:rsid w:val="2D7A4232"/>
    <w:rsid w:val="2D8C63A3"/>
    <w:rsid w:val="2D947006"/>
    <w:rsid w:val="2DD45655"/>
    <w:rsid w:val="2E402CEA"/>
    <w:rsid w:val="2E440593"/>
    <w:rsid w:val="2E5A0250"/>
    <w:rsid w:val="2E5F13C2"/>
    <w:rsid w:val="2E7F7CB6"/>
    <w:rsid w:val="2EA50CB6"/>
    <w:rsid w:val="2EB55486"/>
    <w:rsid w:val="2EC00DAE"/>
    <w:rsid w:val="2EDA313F"/>
    <w:rsid w:val="2F0D7070"/>
    <w:rsid w:val="2F307202"/>
    <w:rsid w:val="2F5B427F"/>
    <w:rsid w:val="2F7931B7"/>
    <w:rsid w:val="2F8512FC"/>
    <w:rsid w:val="2FA300EF"/>
    <w:rsid w:val="2FA33530"/>
    <w:rsid w:val="2FA554FB"/>
    <w:rsid w:val="2FA572A9"/>
    <w:rsid w:val="2FAA242A"/>
    <w:rsid w:val="2FB4573E"/>
    <w:rsid w:val="2FD1317B"/>
    <w:rsid w:val="2FD56D18"/>
    <w:rsid w:val="2FEE6EA1"/>
    <w:rsid w:val="302734A2"/>
    <w:rsid w:val="30376DD0"/>
    <w:rsid w:val="303D3985"/>
    <w:rsid w:val="303F76FD"/>
    <w:rsid w:val="30534F57"/>
    <w:rsid w:val="306E7FE2"/>
    <w:rsid w:val="3073354B"/>
    <w:rsid w:val="30AE03DF"/>
    <w:rsid w:val="31151C97"/>
    <w:rsid w:val="312A215B"/>
    <w:rsid w:val="31322DBE"/>
    <w:rsid w:val="31640D91"/>
    <w:rsid w:val="3167004D"/>
    <w:rsid w:val="316F3CDA"/>
    <w:rsid w:val="317F3B29"/>
    <w:rsid w:val="31A062CE"/>
    <w:rsid w:val="31A517E2"/>
    <w:rsid w:val="31C14142"/>
    <w:rsid w:val="31DC56C5"/>
    <w:rsid w:val="32096215"/>
    <w:rsid w:val="321D0A2E"/>
    <w:rsid w:val="322F6ADC"/>
    <w:rsid w:val="324234D5"/>
    <w:rsid w:val="324B7E3D"/>
    <w:rsid w:val="325B15B1"/>
    <w:rsid w:val="327F64D7"/>
    <w:rsid w:val="32843AED"/>
    <w:rsid w:val="32A076BC"/>
    <w:rsid w:val="32AC3044"/>
    <w:rsid w:val="32AD1D1E"/>
    <w:rsid w:val="33031310"/>
    <w:rsid w:val="332B5D17"/>
    <w:rsid w:val="332D5F33"/>
    <w:rsid w:val="332F310B"/>
    <w:rsid w:val="335A0A8F"/>
    <w:rsid w:val="33773E94"/>
    <w:rsid w:val="33E5680D"/>
    <w:rsid w:val="340133E4"/>
    <w:rsid w:val="344A041F"/>
    <w:rsid w:val="347A2111"/>
    <w:rsid w:val="348C0A37"/>
    <w:rsid w:val="34B031CD"/>
    <w:rsid w:val="34E24AFB"/>
    <w:rsid w:val="34E579B1"/>
    <w:rsid w:val="35072291"/>
    <w:rsid w:val="352A138E"/>
    <w:rsid w:val="356474E0"/>
    <w:rsid w:val="356B1211"/>
    <w:rsid w:val="357228B2"/>
    <w:rsid w:val="357A0545"/>
    <w:rsid w:val="358728B4"/>
    <w:rsid w:val="358838F4"/>
    <w:rsid w:val="3592207D"/>
    <w:rsid w:val="35F26FC0"/>
    <w:rsid w:val="361A2073"/>
    <w:rsid w:val="36356EAC"/>
    <w:rsid w:val="3654013D"/>
    <w:rsid w:val="36545584"/>
    <w:rsid w:val="36581519"/>
    <w:rsid w:val="367C3774"/>
    <w:rsid w:val="36940077"/>
    <w:rsid w:val="36BD137C"/>
    <w:rsid w:val="36DD25FA"/>
    <w:rsid w:val="3720521E"/>
    <w:rsid w:val="3748131D"/>
    <w:rsid w:val="377759CE"/>
    <w:rsid w:val="37B3277F"/>
    <w:rsid w:val="37CC7604"/>
    <w:rsid w:val="37E83616"/>
    <w:rsid w:val="38353194"/>
    <w:rsid w:val="38883C0B"/>
    <w:rsid w:val="38A327F3"/>
    <w:rsid w:val="38E676A5"/>
    <w:rsid w:val="38EC419A"/>
    <w:rsid w:val="38F8669B"/>
    <w:rsid w:val="3905700A"/>
    <w:rsid w:val="39552B42"/>
    <w:rsid w:val="3961648E"/>
    <w:rsid w:val="3987227C"/>
    <w:rsid w:val="39AC13F2"/>
    <w:rsid w:val="39ED7FCB"/>
    <w:rsid w:val="3A065ABB"/>
    <w:rsid w:val="3A127C30"/>
    <w:rsid w:val="3A22525B"/>
    <w:rsid w:val="3A34669E"/>
    <w:rsid w:val="3A37076C"/>
    <w:rsid w:val="3A3B7187"/>
    <w:rsid w:val="3A4E187E"/>
    <w:rsid w:val="3A6D30B9"/>
    <w:rsid w:val="3A802DEC"/>
    <w:rsid w:val="3AA0523C"/>
    <w:rsid w:val="3AAD5BAB"/>
    <w:rsid w:val="3AAF38F1"/>
    <w:rsid w:val="3B393738"/>
    <w:rsid w:val="3B6A5D88"/>
    <w:rsid w:val="3B7346FF"/>
    <w:rsid w:val="3B9A612F"/>
    <w:rsid w:val="3BA90120"/>
    <w:rsid w:val="3BB0325D"/>
    <w:rsid w:val="3BD11425"/>
    <w:rsid w:val="3BE473AB"/>
    <w:rsid w:val="3BEE2E4B"/>
    <w:rsid w:val="3C0B0C7D"/>
    <w:rsid w:val="3C134F30"/>
    <w:rsid w:val="3C3C0F95"/>
    <w:rsid w:val="3C4C175A"/>
    <w:rsid w:val="3C530031"/>
    <w:rsid w:val="3C53008C"/>
    <w:rsid w:val="3C6B7ACC"/>
    <w:rsid w:val="3C700C3E"/>
    <w:rsid w:val="3C722C08"/>
    <w:rsid w:val="3C772E77"/>
    <w:rsid w:val="3C7F70D3"/>
    <w:rsid w:val="3C8F5568"/>
    <w:rsid w:val="3CA31014"/>
    <w:rsid w:val="3CBE19AA"/>
    <w:rsid w:val="3CCD7C2C"/>
    <w:rsid w:val="3CE60F00"/>
    <w:rsid w:val="3CED04E1"/>
    <w:rsid w:val="3CF47B9F"/>
    <w:rsid w:val="3D1C4922"/>
    <w:rsid w:val="3D8C1AA8"/>
    <w:rsid w:val="3DA43295"/>
    <w:rsid w:val="3DBD4357"/>
    <w:rsid w:val="3DD31485"/>
    <w:rsid w:val="3DE816A6"/>
    <w:rsid w:val="3DE9550B"/>
    <w:rsid w:val="3DF77869"/>
    <w:rsid w:val="3E151A9D"/>
    <w:rsid w:val="3E3D40DE"/>
    <w:rsid w:val="3E410AE4"/>
    <w:rsid w:val="3E5737AE"/>
    <w:rsid w:val="3E5F71BC"/>
    <w:rsid w:val="3E873AF6"/>
    <w:rsid w:val="3E975F33"/>
    <w:rsid w:val="3ECF63F6"/>
    <w:rsid w:val="3ED731F7"/>
    <w:rsid w:val="3EF1426F"/>
    <w:rsid w:val="3F03223E"/>
    <w:rsid w:val="3F125FDD"/>
    <w:rsid w:val="3F1E45AB"/>
    <w:rsid w:val="3F450160"/>
    <w:rsid w:val="3F6251B6"/>
    <w:rsid w:val="3F6D76B7"/>
    <w:rsid w:val="3F774085"/>
    <w:rsid w:val="3FA66B5A"/>
    <w:rsid w:val="3FD634AE"/>
    <w:rsid w:val="3FD6525C"/>
    <w:rsid w:val="3FF81676"/>
    <w:rsid w:val="4004001B"/>
    <w:rsid w:val="40167D4F"/>
    <w:rsid w:val="401D732F"/>
    <w:rsid w:val="401E4979"/>
    <w:rsid w:val="404623E2"/>
    <w:rsid w:val="405D772B"/>
    <w:rsid w:val="4061721C"/>
    <w:rsid w:val="40CC1415"/>
    <w:rsid w:val="410F16A7"/>
    <w:rsid w:val="4134048C"/>
    <w:rsid w:val="41377F7D"/>
    <w:rsid w:val="41436921"/>
    <w:rsid w:val="414601C0"/>
    <w:rsid w:val="414720F6"/>
    <w:rsid w:val="415715F4"/>
    <w:rsid w:val="41CA2B9F"/>
    <w:rsid w:val="41E241E8"/>
    <w:rsid w:val="422577C0"/>
    <w:rsid w:val="422938C0"/>
    <w:rsid w:val="426C3C56"/>
    <w:rsid w:val="42755200"/>
    <w:rsid w:val="42862F6A"/>
    <w:rsid w:val="429A07C3"/>
    <w:rsid w:val="42A90B8B"/>
    <w:rsid w:val="42B25263"/>
    <w:rsid w:val="42C35F6C"/>
    <w:rsid w:val="42C71633"/>
    <w:rsid w:val="43040332"/>
    <w:rsid w:val="431762B8"/>
    <w:rsid w:val="4374370A"/>
    <w:rsid w:val="43994F1E"/>
    <w:rsid w:val="441C6880"/>
    <w:rsid w:val="44332C7D"/>
    <w:rsid w:val="4437604C"/>
    <w:rsid w:val="443864E5"/>
    <w:rsid w:val="444C01E3"/>
    <w:rsid w:val="446E63AB"/>
    <w:rsid w:val="446F4482"/>
    <w:rsid w:val="44783789"/>
    <w:rsid w:val="44862121"/>
    <w:rsid w:val="448B0D0B"/>
    <w:rsid w:val="45041286"/>
    <w:rsid w:val="450A60D4"/>
    <w:rsid w:val="45154A79"/>
    <w:rsid w:val="451C0D42"/>
    <w:rsid w:val="45232EC1"/>
    <w:rsid w:val="452A0524"/>
    <w:rsid w:val="453C41A6"/>
    <w:rsid w:val="45AE4DCE"/>
    <w:rsid w:val="45B7168C"/>
    <w:rsid w:val="45B71BFA"/>
    <w:rsid w:val="45B918A8"/>
    <w:rsid w:val="45DE30BD"/>
    <w:rsid w:val="46177EC3"/>
    <w:rsid w:val="462C207A"/>
    <w:rsid w:val="463D7DE3"/>
    <w:rsid w:val="46432FB5"/>
    <w:rsid w:val="464858DB"/>
    <w:rsid w:val="46733645"/>
    <w:rsid w:val="469B0FAE"/>
    <w:rsid w:val="46C422B2"/>
    <w:rsid w:val="46CC1167"/>
    <w:rsid w:val="46D73F05"/>
    <w:rsid w:val="46EC5F09"/>
    <w:rsid w:val="47170634"/>
    <w:rsid w:val="471804A8"/>
    <w:rsid w:val="471C5C4A"/>
    <w:rsid w:val="477634CB"/>
    <w:rsid w:val="478A34FC"/>
    <w:rsid w:val="47A60DDD"/>
    <w:rsid w:val="47A619B8"/>
    <w:rsid w:val="47D044DC"/>
    <w:rsid w:val="47DB78B4"/>
    <w:rsid w:val="47E726FC"/>
    <w:rsid w:val="48425B85"/>
    <w:rsid w:val="48C90054"/>
    <w:rsid w:val="49236025"/>
    <w:rsid w:val="493B06BC"/>
    <w:rsid w:val="498B5309"/>
    <w:rsid w:val="49B31060"/>
    <w:rsid w:val="49C01BD9"/>
    <w:rsid w:val="49D258BE"/>
    <w:rsid w:val="4A673681"/>
    <w:rsid w:val="4A6A13C3"/>
    <w:rsid w:val="4AB81F6D"/>
    <w:rsid w:val="4AC07235"/>
    <w:rsid w:val="4ACC3E2B"/>
    <w:rsid w:val="4AF52A42"/>
    <w:rsid w:val="4B0F0246"/>
    <w:rsid w:val="4B6A48E5"/>
    <w:rsid w:val="4B757F15"/>
    <w:rsid w:val="4B906C07"/>
    <w:rsid w:val="4BBE19C6"/>
    <w:rsid w:val="4BE56F53"/>
    <w:rsid w:val="4BFD6D54"/>
    <w:rsid w:val="4C0575F5"/>
    <w:rsid w:val="4C08741E"/>
    <w:rsid w:val="4C5916EF"/>
    <w:rsid w:val="4C797FDA"/>
    <w:rsid w:val="4C7E73A7"/>
    <w:rsid w:val="4C996164"/>
    <w:rsid w:val="4CA50490"/>
    <w:rsid w:val="4CA662B1"/>
    <w:rsid w:val="4CB5658A"/>
    <w:rsid w:val="4D0A29E9"/>
    <w:rsid w:val="4D263A4F"/>
    <w:rsid w:val="4D2C295F"/>
    <w:rsid w:val="4D75197F"/>
    <w:rsid w:val="4D7C0269"/>
    <w:rsid w:val="4D925788"/>
    <w:rsid w:val="4DE70DAC"/>
    <w:rsid w:val="4E057973"/>
    <w:rsid w:val="4E0872BE"/>
    <w:rsid w:val="4E2D2E33"/>
    <w:rsid w:val="4E4A6B22"/>
    <w:rsid w:val="4E7A396B"/>
    <w:rsid w:val="4E7B594C"/>
    <w:rsid w:val="4E8D0BF2"/>
    <w:rsid w:val="4EAC08AD"/>
    <w:rsid w:val="4EC06DAD"/>
    <w:rsid w:val="4EC82D2A"/>
    <w:rsid w:val="4ECA1B7D"/>
    <w:rsid w:val="4ECC264C"/>
    <w:rsid w:val="4F027E1C"/>
    <w:rsid w:val="4F2F6737"/>
    <w:rsid w:val="4F4D770D"/>
    <w:rsid w:val="4F602D94"/>
    <w:rsid w:val="5019541D"/>
    <w:rsid w:val="503407CC"/>
    <w:rsid w:val="504F52E3"/>
    <w:rsid w:val="50506965"/>
    <w:rsid w:val="50854860"/>
    <w:rsid w:val="508B5BEF"/>
    <w:rsid w:val="50923421"/>
    <w:rsid w:val="5095081C"/>
    <w:rsid w:val="50A00FA9"/>
    <w:rsid w:val="50A10D4B"/>
    <w:rsid w:val="50B05655"/>
    <w:rsid w:val="50BC3FFA"/>
    <w:rsid w:val="50F814D6"/>
    <w:rsid w:val="51106FF5"/>
    <w:rsid w:val="51143E36"/>
    <w:rsid w:val="51601795"/>
    <w:rsid w:val="51713037"/>
    <w:rsid w:val="51AE6039"/>
    <w:rsid w:val="51F22161"/>
    <w:rsid w:val="52377DDC"/>
    <w:rsid w:val="528648C0"/>
    <w:rsid w:val="529E5407"/>
    <w:rsid w:val="52D4387D"/>
    <w:rsid w:val="52DE4321"/>
    <w:rsid w:val="530A54F1"/>
    <w:rsid w:val="53466D73"/>
    <w:rsid w:val="538452A3"/>
    <w:rsid w:val="53AF44C6"/>
    <w:rsid w:val="540214E2"/>
    <w:rsid w:val="5402441A"/>
    <w:rsid w:val="542B1BC3"/>
    <w:rsid w:val="543547EF"/>
    <w:rsid w:val="544D1B39"/>
    <w:rsid w:val="54734FF3"/>
    <w:rsid w:val="547A48F8"/>
    <w:rsid w:val="54A70EDE"/>
    <w:rsid w:val="54AB6860"/>
    <w:rsid w:val="54C142D5"/>
    <w:rsid w:val="54D20DCB"/>
    <w:rsid w:val="54D93160"/>
    <w:rsid w:val="54F95318"/>
    <w:rsid w:val="55081F04"/>
    <w:rsid w:val="55412834"/>
    <w:rsid w:val="55450A62"/>
    <w:rsid w:val="557B5E39"/>
    <w:rsid w:val="55913CA7"/>
    <w:rsid w:val="55D9495C"/>
    <w:rsid w:val="56244B1C"/>
    <w:rsid w:val="564949A2"/>
    <w:rsid w:val="56513437"/>
    <w:rsid w:val="567D5FDA"/>
    <w:rsid w:val="569C0B56"/>
    <w:rsid w:val="56BE5947"/>
    <w:rsid w:val="56C90C4F"/>
    <w:rsid w:val="56CD6F61"/>
    <w:rsid w:val="56DB133D"/>
    <w:rsid w:val="56F52014"/>
    <w:rsid w:val="56F94A4A"/>
    <w:rsid w:val="5707216D"/>
    <w:rsid w:val="575D6537"/>
    <w:rsid w:val="577D2735"/>
    <w:rsid w:val="577D678F"/>
    <w:rsid w:val="57802226"/>
    <w:rsid w:val="57931215"/>
    <w:rsid w:val="57A27B54"/>
    <w:rsid w:val="57B1418D"/>
    <w:rsid w:val="57D367F9"/>
    <w:rsid w:val="580544D9"/>
    <w:rsid w:val="583F3E8F"/>
    <w:rsid w:val="583F5C3D"/>
    <w:rsid w:val="586C27AA"/>
    <w:rsid w:val="58713AE1"/>
    <w:rsid w:val="587A107C"/>
    <w:rsid w:val="587D0513"/>
    <w:rsid w:val="589F492D"/>
    <w:rsid w:val="58AD0DF8"/>
    <w:rsid w:val="58DF11CE"/>
    <w:rsid w:val="5920210C"/>
    <w:rsid w:val="592F5CB1"/>
    <w:rsid w:val="59584CFB"/>
    <w:rsid w:val="5996188C"/>
    <w:rsid w:val="59B74F59"/>
    <w:rsid w:val="59CA13B3"/>
    <w:rsid w:val="59D7357A"/>
    <w:rsid w:val="5A3549E8"/>
    <w:rsid w:val="5A9F0C15"/>
    <w:rsid w:val="5B1C7CE6"/>
    <w:rsid w:val="5B1F1D55"/>
    <w:rsid w:val="5B500161"/>
    <w:rsid w:val="5B692C8E"/>
    <w:rsid w:val="5B777A01"/>
    <w:rsid w:val="5B911B5A"/>
    <w:rsid w:val="5B9A316E"/>
    <w:rsid w:val="5B9E7D89"/>
    <w:rsid w:val="5BC528FD"/>
    <w:rsid w:val="5BC82D69"/>
    <w:rsid w:val="5BE805A9"/>
    <w:rsid w:val="5C013209"/>
    <w:rsid w:val="5C34538D"/>
    <w:rsid w:val="5C3714CD"/>
    <w:rsid w:val="5C5576B1"/>
    <w:rsid w:val="5C8E7193"/>
    <w:rsid w:val="5C936557"/>
    <w:rsid w:val="5CD076DA"/>
    <w:rsid w:val="5CEE2A61"/>
    <w:rsid w:val="5D066909"/>
    <w:rsid w:val="5D0D6586"/>
    <w:rsid w:val="5D1E0517"/>
    <w:rsid w:val="5D6C3D7A"/>
    <w:rsid w:val="5D6E2522"/>
    <w:rsid w:val="5D8C5C3A"/>
    <w:rsid w:val="5DB42C29"/>
    <w:rsid w:val="5DEF5A0F"/>
    <w:rsid w:val="5DF5680B"/>
    <w:rsid w:val="5DF72462"/>
    <w:rsid w:val="5E007C1C"/>
    <w:rsid w:val="5E3478C6"/>
    <w:rsid w:val="5E3653EC"/>
    <w:rsid w:val="5E3E23BE"/>
    <w:rsid w:val="5E7F4FE5"/>
    <w:rsid w:val="5E9A1E1F"/>
    <w:rsid w:val="5EA04F5B"/>
    <w:rsid w:val="5EC2770B"/>
    <w:rsid w:val="5EEC63F2"/>
    <w:rsid w:val="5F025C16"/>
    <w:rsid w:val="5F1F49B5"/>
    <w:rsid w:val="5F2C67EF"/>
    <w:rsid w:val="5FE61094"/>
    <w:rsid w:val="60213E7A"/>
    <w:rsid w:val="602B6AA7"/>
    <w:rsid w:val="60685D35"/>
    <w:rsid w:val="60867439"/>
    <w:rsid w:val="608D7E29"/>
    <w:rsid w:val="609B3C2C"/>
    <w:rsid w:val="60C90799"/>
    <w:rsid w:val="60D93FCA"/>
    <w:rsid w:val="610619ED"/>
    <w:rsid w:val="6130588B"/>
    <w:rsid w:val="6172123C"/>
    <w:rsid w:val="619863BE"/>
    <w:rsid w:val="61A92379"/>
    <w:rsid w:val="61CD42B9"/>
    <w:rsid w:val="61E33ADD"/>
    <w:rsid w:val="62010C00"/>
    <w:rsid w:val="629D3C8C"/>
    <w:rsid w:val="62BB059B"/>
    <w:rsid w:val="62DA02EF"/>
    <w:rsid w:val="62F11258"/>
    <w:rsid w:val="62FF66F4"/>
    <w:rsid w:val="63100901"/>
    <w:rsid w:val="631321A0"/>
    <w:rsid w:val="632768D6"/>
    <w:rsid w:val="63333538"/>
    <w:rsid w:val="63483036"/>
    <w:rsid w:val="636E0D26"/>
    <w:rsid w:val="63927DA3"/>
    <w:rsid w:val="639F1C85"/>
    <w:rsid w:val="63E65404"/>
    <w:rsid w:val="643A375C"/>
    <w:rsid w:val="64432611"/>
    <w:rsid w:val="64617204"/>
    <w:rsid w:val="646802C9"/>
    <w:rsid w:val="646E1E45"/>
    <w:rsid w:val="649B069F"/>
    <w:rsid w:val="64B61035"/>
    <w:rsid w:val="64D16B1E"/>
    <w:rsid w:val="64FB2EEB"/>
    <w:rsid w:val="65402FF4"/>
    <w:rsid w:val="65477AAB"/>
    <w:rsid w:val="656657BF"/>
    <w:rsid w:val="65982E30"/>
    <w:rsid w:val="65A610A9"/>
    <w:rsid w:val="65A73073"/>
    <w:rsid w:val="65D025CA"/>
    <w:rsid w:val="65D33883"/>
    <w:rsid w:val="65E971E8"/>
    <w:rsid w:val="660404C6"/>
    <w:rsid w:val="66081D64"/>
    <w:rsid w:val="660B3414"/>
    <w:rsid w:val="662B0176"/>
    <w:rsid w:val="662D3578"/>
    <w:rsid w:val="6635067F"/>
    <w:rsid w:val="66522FDF"/>
    <w:rsid w:val="667B0788"/>
    <w:rsid w:val="6695111E"/>
    <w:rsid w:val="672901E4"/>
    <w:rsid w:val="675D59EA"/>
    <w:rsid w:val="676254A4"/>
    <w:rsid w:val="676A6106"/>
    <w:rsid w:val="6773320D"/>
    <w:rsid w:val="679C0FBA"/>
    <w:rsid w:val="67A71109"/>
    <w:rsid w:val="67B37AAD"/>
    <w:rsid w:val="67C67A1F"/>
    <w:rsid w:val="67FC09E8"/>
    <w:rsid w:val="680E73DA"/>
    <w:rsid w:val="68224C33"/>
    <w:rsid w:val="68246BFD"/>
    <w:rsid w:val="683F7593"/>
    <w:rsid w:val="68866F70"/>
    <w:rsid w:val="68891E1A"/>
    <w:rsid w:val="68C1269E"/>
    <w:rsid w:val="68DB3760"/>
    <w:rsid w:val="69913E1E"/>
    <w:rsid w:val="69923A21"/>
    <w:rsid w:val="699F653B"/>
    <w:rsid w:val="69CC2BC9"/>
    <w:rsid w:val="69DB32BB"/>
    <w:rsid w:val="69FE19B5"/>
    <w:rsid w:val="6A006D1B"/>
    <w:rsid w:val="6A100FD1"/>
    <w:rsid w:val="6A117FF1"/>
    <w:rsid w:val="6A123916"/>
    <w:rsid w:val="6A184F98"/>
    <w:rsid w:val="6A274783"/>
    <w:rsid w:val="6A356488"/>
    <w:rsid w:val="6A4470E3"/>
    <w:rsid w:val="6AA901C1"/>
    <w:rsid w:val="6ABB7BB7"/>
    <w:rsid w:val="6AD761A9"/>
    <w:rsid w:val="6AF601E3"/>
    <w:rsid w:val="6B5C045C"/>
    <w:rsid w:val="6BAF67DE"/>
    <w:rsid w:val="6BB4591A"/>
    <w:rsid w:val="6BF16DF6"/>
    <w:rsid w:val="6C061E8E"/>
    <w:rsid w:val="6C156F89"/>
    <w:rsid w:val="6C474C68"/>
    <w:rsid w:val="6C7541E2"/>
    <w:rsid w:val="6C7F158F"/>
    <w:rsid w:val="6C81037A"/>
    <w:rsid w:val="6CD3474E"/>
    <w:rsid w:val="6D2515A4"/>
    <w:rsid w:val="6D435152"/>
    <w:rsid w:val="6D6D06FE"/>
    <w:rsid w:val="6D8F730E"/>
    <w:rsid w:val="6DAA54AF"/>
    <w:rsid w:val="6DAD31F1"/>
    <w:rsid w:val="6DD15131"/>
    <w:rsid w:val="6DEA61F3"/>
    <w:rsid w:val="6DFC22F9"/>
    <w:rsid w:val="6DFC2E5C"/>
    <w:rsid w:val="6E1F7C4B"/>
    <w:rsid w:val="6E5E59D2"/>
    <w:rsid w:val="6E623FDB"/>
    <w:rsid w:val="6E930639"/>
    <w:rsid w:val="6E9A7C16"/>
    <w:rsid w:val="6E9F2B3A"/>
    <w:rsid w:val="6EBD152C"/>
    <w:rsid w:val="6F1B21D8"/>
    <w:rsid w:val="6F490CF7"/>
    <w:rsid w:val="6F811C8E"/>
    <w:rsid w:val="6FBB59B4"/>
    <w:rsid w:val="6FC06F0B"/>
    <w:rsid w:val="6FF472B6"/>
    <w:rsid w:val="704D14A5"/>
    <w:rsid w:val="70812E3F"/>
    <w:rsid w:val="7084648B"/>
    <w:rsid w:val="70A73F27"/>
    <w:rsid w:val="70AD72C2"/>
    <w:rsid w:val="70CB230C"/>
    <w:rsid w:val="70CC7765"/>
    <w:rsid w:val="713C0B14"/>
    <w:rsid w:val="7141437C"/>
    <w:rsid w:val="71503577"/>
    <w:rsid w:val="718030F6"/>
    <w:rsid w:val="71A421EF"/>
    <w:rsid w:val="71D738A0"/>
    <w:rsid w:val="71E52F59"/>
    <w:rsid w:val="71EE3F18"/>
    <w:rsid w:val="71F039CD"/>
    <w:rsid w:val="72062ED0"/>
    <w:rsid w:val="720A6E64"/>
    <w:rsid w:val="723544EB"/>
    <w:rsid w:val="724E485F"/>
    <w:rsid w:val="72676064"/>
    <w:rsid w:val="7270734D"/>
    <w:rsid w:val="72950B88"/>
    <w:rsid w:val="729C539E"/>
    <w:rsid w:val="72A66B8C"/>
    <w:rsid w:val="734B7734"/>
    <w:rsid w:val="735D2FC3"/>
    <w:rsid w:val="738C1130"/>
    <w:rsid w:val="73E24D88"/>
    <w:rsid w:val="73E33E5C"/>
    <w:rsid w:val="74296499"/>
    <w:rsid w:val="743B60D2"/>
    <w:rsid w:val="747173C1"/>
    <w:rsid w:val="74A0585D"/>
    <w:rsid w:val="74BF3F35"/>
    <w:rsid w:val="74D84FF7"/>
    <w:rsid w:val="75096F5F"/>
    <w:rsid w:val="75250343"/>
    <w:rsid w:val="752B15CB"/>
    <w:rsid w:val="75574A41"/>
    <w:rsid w:val="756D1BE3"/>
    <w:rsid w:val="7581743D"/>
    <w:rsid w:val="75970A0E"/>
    <w:rsid w:val="75A4312B"/>
    <w:rsid w:val="75D43A11"/>
    <w:rsid w:val="75D67789"/>
    <w:rsid w:val="75F57FCF"/>
    <w:rsid w:val="760C3F0D"/>
    <w:rsid w:val="76245DFA"/>
    <w:rsid w:val="76265AD2"/>
    <w:rsid w:val="76452218"/>
    <w:rsid w:val="766A1985"/>
    <w:rsid w:val="76880357"/>
    <w:rsid w:val="76EB7BDE"/>
    <w:rsid w:val="76F36118"/>
    <w:rsid w:val="77016EA3"/>
    <w:rsid w:val="7758241F"/>
    <w:rsid w:val="77A950A4"/>
    <w:rsid w:val="77A95B85"/>
    <w:rsid w:val="787A05B1"/>
    <w:rsid w:val="789D458E"/>
    <w:rsid w:val="78B673FD"/>
    <w:rsid w:val="78C0027C"/>
    <w:rsid w:val="78E4686E"/>
    <w:rsid w:val="790B622B"/>
    <w:rsid w:val="7919798C"/>
    <w:rsid w:val="79235D22"/>
    <w:rsid w:val="794B56F7"/>
    <w:rsid w:val="798D565E"/>
    <w:rsid w:val="79A61220"/>
    <w:rsid w:val="79A772BB"/>
    <w:rsid w:val="79C67FA5"/>
    <w:rsid w:val="79D55FA9"/>
    <w:rsid w:val="79FA77BE"/>
    <w:rsid w:val="7A192D60"/>
    <w:rsid w:val="7A74131E"/>
    <w:rsid w:val="7A9B4AFD"/>
    <w:rsid w:val="7AC35E02"/>
    <w:rsid w:val="7ADC2911"/>
    <w:rsid w:val="7AE856D8"/>
    <w:rsid w:val="7AF10F32"/>
    <w:rsid w:val="7B62386D"/>
    <w:rsid w:val="7B937ECA"/>
    <w:rsid w:val="7BB5789C"/>
    <w:rsid w:val="7BBF2A6D"/>
    <w:rsid w:val="7BFF2F21"/>
    <w:rsid w:val="7C9A0594"/>
    <w:rsid w:val="7C9A0DE4"/>
    <w:rsid w:val="7CA2425E"/>
    <w:rsid w:val="7CC13109"/>
    <w:rsid w:val="7CD70BFD"/>
    <w:rsid w:val="7D3D687D"/>
    <w:rsid w:val="7D494CE4"/>
    <w:rsid w:val="7DA71A0B"/>
    <w:rsid w:val="7DBA60FA"/>
    <w:rsid w:val="7DBC249E"/>
    <w:rsid w:val="7DF06F0E"/>
    <w:rsid w:val="7E0046E9"/>
    <w:rsid w:val="7E5751DF"/>
    <w:rsid w:val="7E6B47E6"/>
    <w:rsid w:val="7E7A711F"/>
    <w:rsid w:val="7E7F0292"/>
    <w:rsid w:val="7EE822DB"/>
    <w:rsid w:val="7EF7251E"/>
    <w:rsid w:val="7F0E7046"/>
    <w:rsid w:val="7F274B81"/>
    <w:rsid w:val="7F5F07EF"/>
    <w:rsid w:val="7F6B2D19"/>
    <w:rsid w:val="7FF07699"/>
    <w:rsid w:val="7FF56A5D"/>
    <w:rsid w:val="7FF6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8"/>
    <w:autoRedefine/>
    <w:qFormat/>
    <w:uiPriority w:val="1"/>
    <w:pPr>
      <w:spacing w:line="371" w:lineRule="exact"/>
      <w:ind w:left="139"/>
      <w:outlineLvl w:val="1"/>
    </w:pPr>
    <w:rPr>
      <w:rFonts w:ascii="微软雅黑" w:hAnsi="微软雅黑" w:eastAsia="微软雅黑" w:cs="微软雅黑"/>
      <w:sz w:val="24"/>
      <w:lang w:val="zh-CN" w:bidi="zh-CN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unhideWhenUsed/>
    <w:qFormat/>
    <w:uiPriority w:val="0"/>
    <w:pPr>
      <w:keepNext/>
      <w:keepLines/>
      <w:spacing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autoRedefine/>
    <w:qFormat/>
    <w:uiPriority w:val="0"/>
  </w:style>
  <w:style w:type="paragraph" w:styleId="7">
    <w:name w:val="Balloon Text"/>
    <w:basedOn w:val="1"/>
    <w:link w:val="20"/>
    <w:autoRedefine/>
    <w:qFormat/>
    <w:uiPriority w:val="0"/>
    <w:rPr>
      <w:sz w:val="18"/>
      <w:szCs w:val="1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FollowedHyperlink"/>
    <w:basedOn w:val="12"/>
    <w:autoRedefine/>
    <w:qFormat/>
    <w:uiPriority w:val="0"/>
    <w:rPr>
      <w:color w:val="800080"/>
      <w:u w:val="single"/>
    </w:rPr>
  </w:style>
  <w:style w:type="character" w:styleId="14">
    <w:name w:val="Hyperlink"/>
    <w:basedOn w:val="12"/>
    <w:autoRedefine/>
    <w:qFormat/>
    <w:uiPriority w:val="0"/>
    <w:rPr>
      <w:color w:val="0000FF"/>
      <w:u w:val="single"/>
    </w:rPr>
  </w:style>
  <w:style w:type="character" w:customStyle="1" w:styleId="15">
    <w:name w:val="Char Char Char"/>
    <w:basedOn w:val="12"/>
    <w:link w:val="16"/>
    <w:autoRedefine/>
    <w:qFormat/>
    <w:uiPriority w:val="0"/>
    <w:rPr>
      <w:rFonts w:eastAsia="宋体"/>
    </w:rPr>
  </w:style>
  <w:style w:type="paragraph" w:customStyle="1" w:styleId="16">
    <w:name w:val="Char"/>
    <w:basedOn w:val="1"/>
    <w:link w:val="15"/>
    <w:autoRedefine/>
    <w:qFormat/>
    <w:uiPriority w:val="0"/>
    <w:rPr>
      <w:rFonts w:eastAsia="宋体"/>
    </w:rPr>
  </w:style>
  <w:style w:type="paragraph" w:customStyle="1" w:styleId="17">
    <w:name w:val="样式1"/>
    <w:basedOn w:val="1"/>
    <w:autoRedefine/>
    <w:qFormat/>
    <w:uiPriority w:val="0"/>
    <w:pPr>
      <w:spacing w:line="288" w:lineRule="auto"/>
    </w:pPr>
  </w:style>
  <w:style w:type="character" w:customStyle="1" w:styleId="18">
    <w:name w:val="标题 2 Char"/>
    <w:link w:val="3"/>
    <w:autoRedefine/>
    <w:qFormat/>
    <w:uiPriority w:val="0"/>
    <w:rPr>
      <w:rFonts w:ascii="微软雅黑" w:hAnsi="微软雅黑" w:eastAsia="微软雅黑" w:cs="微软雅黑"/>
      <w:sz w:val="24"/>
      <w:szCs w:val="24"/>
      <w:lang w:val="zh-CN" w:eastAsia="zh-CN" w:bidi="zh-CN"/>
    </w:rPr>
  </w:style>
  <w:style w:type="character" w:customStyle="1" w:styleId="19">
    <w:name w:val="op-map-singlepoint-info-right"/>
    <w:basedOn w:val="12"/>
    <w:autoRedefine/>
    <w:qFormat/>
    <w:uiPriority w:val="0"/>
  </w:style>
  <w:style w:type="character" w:customStyle="1" w:styleId="20">
    <w:name w:val="批注框文本 Char"/>
    <w:basedOn w:val="12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8ba1d3fd-c1da-9ce9-f5cb-b95121efe373\&#39640;&#31471;&#22823;&#27668;&#27963;&#21160;&#23637;&#20250;&#26202;&#20250;&#36992;&#35831;&#20989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高端大气活动展会晚会邀请函.docx</Template>
  <Pages>1</Pages>
  <Words>1990</Words>
  <Characters>2153</Characters>
  <Lines>18</Lines>
  <Paragraphs>5</Paragraphs>
  <TotalTime>1</TotalTime>
  <ScaleCrop>false</ScaleCrop>
  <LinksUpToDate>false</LinksUpToDate>
  <CharactersWithSpaces>2399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2022-10-09T06:58:00Z</dcterms:created>
  <dc:creator>何刚</dc:creator>
  <cp:lastModifiedBy>清廉正直射命丸</cp:lastModifiedBy>
  <dcterms:modified xsi:type="dcterms:W3CDTF">2025-04-27T03:52:59Z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308B5778EE6841E69938480936575BED_13</vt:lpwstr>
  </property>
  <property fmtid="{D5CDD505-2E9C-101B-9397-08002B2CF9AE}" pid="4" name="KSOTemplateDocerSaveRecord">
    <vt:lpwstr>eyJoZGlkIjoiZWJiZmM0ZDRjNmEzNmEzNDk0Y2JkNDYxZDM3MGY5MDYiLCJ1c2VySWQiOiI1NjI2OTQxMzQifQ==</vt:lpwstr>
  </property>
</Properties>
</file>